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9717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07143/040-2А (07143/040)-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3457B2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3457B2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97177B" w:rsidRPr="0097177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97177B" w:rsidRPr="0097177B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97177B" w:rsidRPr="0097177B">
          <w:rPr>
            <w:rStyle w:val="aa"/>
          </w:rPr>
          <w:t xml:space="preserve"> Поликлиника -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97177B" w:rsidRPr="0097177B">
          <w:rPr>
            <w:u w:val="single"/>
          </w:rPr>
          <w:t xml:space="preserve"> 07143/040-2А </w:t>
        </w:r>
        <w:r w:rsidR="0097177B">
          <w:t xml:space="preserve">(07143/040)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97177B" w:rsidRPr="0097177B">
          <w:rPr>
            <w:rStyle w:val="aa"/>
          </w:rPr>
          <w:t xml:space="preserve"> Рентгенолаборант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97177B" w:rsidRPr="0097177B">
          <w:rPr>
            <w:rStyle w:val="aa"/>
          </w:rPr>
          <w:t xml:space="preserve"> 26073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97177B" w:rsidRPr="0097177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C0D6B" w:rsidP="00AD14A4">
      <w:fldSimple w:instr=" DOCVARIABLE izm_nd_new \* MERGEFORMAT ">
        <w:r w:rsidR="00BE387C" w:rsidRPr="00BE387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BE387C">
              <w:rPr>
                <w:b/>
              </w:rPr>
              <w:t>Пультовая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50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BE387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BE387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8D76EB">
              <w:rPr>
                <w:b/>
                <w:i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  <w:r>
              <w:t>20</w:t>
            </w: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8D76E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8D76E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BE387C" w:rsidRPr="00BE387C">
          <w:rPr>
            <w:bCs/>
          </w:rPr>
          <w:t>-</w:t>
        </w:r>
        <w:r w:rsidR="00BE387C" w:rsidRPr="00BE387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BE387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E387C" w:rsidTr="00BE387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Митяева Ольга Александровна</w:t>
            </w:r>
          </w:p>
        </w:tc>
      </w:tr>
      <w:tr w:rsidR="00AA46ED" w:rsidRPr="00BE387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87C" w:rsidRDefault="00BE387C" w:rsidP="0076042D">
      <w:pPr>
        <w:pStyle w:val="a9"/>
      </w:pPr>
      <w:r>
        <w:separator/>
      </w:r>
    </w:p>
  </w:endnote>
  <w:endnote w:type="continuationSeparator" w:id="0">
    <w:p w:rsidR="00BE387C" w:rsidRDefault="00BE387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717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07143/040-2А (07143/040)-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C0D6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C0D6B" w:rsidRPr="00751B84">
            <w:rPr>
              <w:rStyle w:val="ad"/>
              <w:sz w:val="20"/>
              <w:szCs w:val="20"/>
            </w:rPr>
            <w:fldChar w:fldCharType="separate"/>
          </w:r>
          <w:r w:rsidR="0097177B">
            <w:rPr>
              <w:rStyle w:val="ad"/>
              <w:noProof/>
              <w:sz w:val="20"/>
              <w:szCs w:val="20"/>
            </w:rPr>
            <w:t>1</w:t>
          </w:r>
          <w:r w:rsidR="006C0D6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7177B" w:rsidRPr="0097177B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87C" w:rsidRDefault="00BE387C" w:rsidP="0076042D">
      <w:pPr>
        <w:pStyle w:val="a9"/>
      </w:pPr>
      <w:r>
        <w:separator/>
      </w:r>
    </w:p>
  </w:footnote>
  <w:footnote w:type="continuationSeparator" w:id="0">
    <w:p w:rsidR="00BE387C" w:rsidRDefault="00BE387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Рентгенологическое отделение"/>
    <w:docVar w:name="class" w:val="3.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E2D62A503B54C6C839D4D8AF8D48BFB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0-2А (07143/040)- Б "/>
    <w:docVar w:name="oborud" w:val=" Рентгенодиагностический аппарат Ренекс, проявочный аппарат Kodak Medical X-ray Processor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4FC40C6BE5641639CA3414FFB399F6E"/>
    <w:docVar w:name="rm_id" w:val="244"/>
    <w:docVar w:name="rm_name" w:val=" Рентгенолаборант "/>
    <w:docVar w:name="rm_number" w:val=" 07143/040-2А (07143/040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</w:docVars>
  <w:rsids>
    <w:rsidRoot w:val="0079610D"/>
    <w:rsid w:val="00025683"/>
    <w:rsid w:val="00046815"/>
    <w:rsid w:val="0005566C"/>
    <w:rsid w:val="000D1F5B"/>
    <w:rsid w:val="000F50DE"/>
    <w:rsid w:val="00110025"/>
    <w:rsid w:val="00124B20"/>
    <w:rsid w:val="001429B1"/>
    <w:rsid w:val="001607C8"/>
    <w:rsid w:val="001C112F"/>
    <w:rsid w:val="001F4D8D"/>
    <w:rsid w:val="00234932"/>
    <w:rsid w:val="00236FBA"/>
    <w:rsid w:val="00240A51"/>
    <w:rsid w:val="00255305"/>
    <w:rsid w:val="002E1E73"/>
    <w:rsid w:val="002E55C6"/>
    <w:rsid w:val="00301A23"/>
    <w:rsid w:val="00305B2F"/>
    <w:rsid w:val="00306703"/>
    <w:rsid w:val="003457B2"/>
    <w:rsid w:val="00367816"/>
    <w:rsid w:val="003876C3"/>
    <w:rsid w:val="003C24DB"/>
    <w:rsid w:val="003F60DC"/>
    <w:rsid w:val="0040104A"/>
    <w:rsid w:val="00402CAC"/>
    <w:rsid w:val="00444410"/>
    <w:rsid w:val="00460BA3"/>
    <w:rsid w:val="004A47AD"/>
    <w:rsid w:val="004C4DB2"/>
    <w:rsid w:val="004E5A79"/>
    <w:rsid w:val="00506D53"/>
    <w:rsid w:val="00563E94"/>
    <w:rsid w:val="00576095"/>
    <w:rsid w:val="005A3A36"/>
    <w:rsid w:val="005B466C"/>
    <w:rsid w:val="005B7FE8"/>
    <w:rsid w:val="005C0A9A"/>
    <w:rsid w:val="006842BA"/>
    <w:rsid w:val="0069682B"/>
    <w:rsid w:val="006C0D6B"/>
    <w:rsid w:val="006C28B3"/>
    <w:rsid w:val="007049EB"/>
    <w:rsid w:val="00710271"/>
    <w:rsid w:val="00717C9F"/>
    <w:rsid w:val="00745D40"/>
    <w:rsid w:val="00751B84"/>
    <w:rsid w:val="007545C3"/>
    <w:rsid w:val="0076042D"/>
    <w:rsid w:val="0079610D"/>
    <w:rsid w:val="007A4C5E"/>
    <w:rsid w:val="007D1852"/>
    <w:rsid w:val="007D2CEA"/>
    <w:rsid w:val="00817E08"/>
    <w:rsid w:val="00856A6F"/>
    <w:rsid w:val="00883461"/>
    <w:rsid w:val="008D76EB"/>
    <w:rsid w:val="008E68DE"/>
    <w:rsid w:val="0090588D"/>
    <w:rsid w:val="0092778A"/>
    <w:rsid w:val="00967790"/>
    <w:rsid w:val="0097177B"/>
    <w:rsid w:val="009A0939"/>
    <w:rsid w:val="00A005F0"/>
    <w:rsid w:val="00A12349"/>
    <w:rsid w:val="00A15B2D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442B"/>
    <w:rsid w:val="00BA5029"/>
    <w:rsid w:val="00BC2F3C"/>
    <w:rsid w:val="00BE387C"/>
    <w:rsid w:val="00C02721"/>
    <w:rsid w:val="00C45900"/>
    <w:rsid w:val="00CE3307"/>
    <w:rsid w:val="00CF2E61"/>
    <w:rsid w:val="00D76DF8"/>
    <w:rsid w:val="00DB5302"/>
    <w:rsid w:val="00DD6B1F"/>
    <w:rsid w:val="00E124F4"/>
    <w:rsid w:val="00E254D6"/>
    <w:rsid w:val="00E31A0E"/>
    <w:rsid w:val="00E36337"/>
    <w:rsid w:val="00E54986"/>
    <w:rsid w:val="00EB72AD"/>
    <w:rsid w:val="00EC37A1"/>
    <w:rsid w:val="00EF3DC4"/>
    <w:rsid w:val="00F27D93"/>
    <w:rsid w:val="00F312CD"/>
    <w:rsid w:val="00F74F90"/>
    <w:rsid w:val="00F76072"/>
    <w:rsid w:val="00F76793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2016-10-18T07:12:00Z</dcterms:created>
  <dcterms:modified xsi:type="dcterms:W3CDTF">2016-10-18T09:22:00Z</dcterms:modified>
</cp:coreProperties>
</file>